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黄芬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5.6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2024.5.12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带孩子上街的安全策略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025390" cy="6701155"/>
                  <wp:effectExtent l="0" t="0" r="3810" b="4445"/>
                  <wp:docPr id="3" name="图片 3" descr="IMG_1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114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5390" cy="6701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润润2班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黄芬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5.20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2024.5.26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eastAsia" w:ascii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“一盔一带”</w:t>
            </w:r>
          </w:p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安全守护行动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</w:p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493260" cy="5991225"/>
                  <wp:effectExtent l="0" t="0" r="2540" b="3175"/>
                  <wp:docPr id="5" name="图片 5" descr="IMG_1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113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3260" cy="599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4YTczNDRjY2M4MDAzNDJhNDVkMDlkNTdlMzU0OWM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3AD3C33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98306D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05EBC"/>
    <w:rsid w:val="19823630"/>
    <w:rsid w:val="1C786318"/>
    <w:rsid w:val="1C9B131D"/>
    <w:rsid w:val="1CF77683"/>
    <w:rsid w:val="1D30337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5F22139"/>
    <w:rsid w:val="266E3992"/>
    <w:rsid w:val="26834317"/>
    <w:rsid w:val="27AA012D"/>
    <w:rsid w:val="29A635C6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345A9F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550AB9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FF1142"/>
    <w:rsid w:val="53D8635F"/>
    <w:rsid w:val="53E23D82"/>
    <w:rsid w:val="540543F1"/>
    <w:rsid w:val="54B41688"/>
    <w:rsid w:val="552D6BB6"/>
    <w:rsid w:val="562C1C22"/>
    <w:rsid w:val="56F1693C"/>
    <w:rsid w:val="57B123DF"/>
    <w:rsid w:val="57B72841"/>
    <w:rsid w:val="59864081"/>
    <w:rsid w:val="5AA47FD9"/>
    <w:rsid w:val="5AA5593F"/>
    <w:rsid w:val="5AD22D98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6393098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1C01745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121</Words>
  <Characters>154</Characters>
  <Lines>0</Lines>
  <Paragraphs>0</Paragraphs>
  <TotalTime>2</TotalTime>
  <ScaleCrop>false</ScaleCrop>
  <LinksUpToDate>false</LinksUpToDate>
  <CharactersWithSpaces>184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Shine</cp:lastModifiedBy>
  <cp:lastPrinted>2020-11-03T00:11:00Z</cp:lastPrinted>
  <dcterms:modified xsi:type="dcterms:W3CDTF">2024-05-29T03:38:46Z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33EDFF7725AD4EC093223516F7508C68_13</vt:lpwstr>
  </property>
</Properties>
</file>